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C3" w:rsidRDefault="009F66C3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9F66C3" w:rsidRPr="004C163C" w:rsidRDefault="009F66C3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9F66C3" w:rsidRPr="004B444B" w:rsidRDefault="009F66C3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9F66C3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9F66C3" w:rsidRPr="004B444B" w:rsidRDefault="009F66C3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9F66C3" w:rsidRDefault="009F66C3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9F66C3" w:rsidRPr="005A7C3F" w:rsidRDefault="009F66C3" w:rsidP="00CE1987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6, części 7, części 8 zamówienia*</w:t>
      </w:r>
    </w:p>
    <w:p w:rsidR="009F66C3" w:rsidRPr="005A7C3F" w:rsidRDefault="009F66C3" w:rsidP="00CE1987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9F66C3" w:rsidRDefault="009F66C3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9F66C3" w:rsidRPr="00E61551" w:rsidRDefault="009F66C3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9F66C3" w:rsidRPr="00AE0107" w:rsidRDefault="009F66C3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oświetlenia drogowego na terenie Gminy Święciechowa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9F66C3" w:rsidRPr="00275863" w:rsidRDefault="009F66C3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9F66C3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F66C3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9F66C3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F66C3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9F66C3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9F66C3" w:rsidRPr="00237778" w:rsidRDefault="009F66C3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9F66C3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9F66C3" w:rsidRPr="004C163C" w:rsidRDefault="009F66C3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9F66C3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6C3" w:rsidRDefault="009F66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9F66C3" w:rsidRDefault="009F66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6C3" w:rsidRDefault="009F66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9F66C3" w:rsidRDefault="009F66C3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6C3" w:rsidRDefault="009F66C3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P.271.11.2025</w:t>
    </w:r>
  </w:p>
  <w:p w:rsidR="009F66C3" w:rsidRPr="00237778" w:rsidRDefault="009F66C3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9F66C3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226</Words>
  <Characters>1362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39</cp:revision>
  <dcterms:created xsi:type="dcterms:W3CDTF">2021-04-20T12:41:00Z</dcterms:created>
  <dcterms:modified xsi:type="dcterms:W3CDTF">2025-07-23T08:53:00Z</dcterms:modified>
</cp:coreProperties>
</file>